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CA2" w:rsidRDefault="00A26CA2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26CA2" w:rsidRDefault="00A26CA2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Burton, Lincolnshire.</w:t>
      </w:r>
    </w:p>
    <w:p w:rsidR="00A26CA2" w:rsidRDefault="00A26CA2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CA2" w:rsidRDefault="00A26CA2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CF7" w:rsidRDefault="00796CF7" w:rsidP="00796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796CF7" w:rsidRDefault="00796CF7" w:rsidP="00796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Thomas Carleton(q.v.).</w:t>
      </w:r>
    </w:p>
    <w:p w:rsidR="00796CF7" w:rsidRDefault="00796CF7" w:rsidP="00796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21-271)</w:t>
      </w:r>
    </w:p>
    <w:p w:rsidR="00A26CA2" w:rsidRDefault="00796CF7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Jun.</w:t>
      </w:r>
      <w:r>
        <w:rPr>
          <w:rFonts w:ascii="Times New Roman" w:hAnsi="Times New Roman" w:cs="Times New Roman"/>
          <w:sz w:val="24"/>
          <w:szCs w:val="24"/>
        </w:rPr>
        <w:tab/>
      </w:r>
      <w:r w:rsidR="00A26CA2"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A26CA2" w:rsidRDefault="00A26CA2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Elizabeth de la Pole(q.v.).</w:t>
      </w:r>
    </w:p>
    <w:p w:rsidR="00A26CA2" w:rsidRDefault="00A26CA2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21-291)</w:t>
      </w:r>
    </w:p>
    <w:p w:rsidR="00A26CA2" w:rsidRDefault="00A26CA2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Lincoln Castle </w:t>
      </w:r>
    </w:p>
    <w:p w:rsidR="00A26CA2" w:rsidRDefault="00A26CA2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Elizabeth de la Pole(q.v.).</w:t>
      </w:r>
    </w:p>
    <w:p w:rsidR="00A26CA2" w:rsidRDefault="00A26CA2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 21-292)</w:t>
      </w:r>
    </w:p>
    <w:p w:rsidR="0094644B" w:rsidRDefault="0094644B" w:rsidP="009464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</w:t>
      </w:r>
    </w:p>
    <w:p w:rsidR="0094644B" w:rsidRDefault="0094644B" w:rsidP="009464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Margaret Cheyne(q.v.).</w:t>
      </w:r>
    </w:p>
    <w:p w:rsidR="0094644B" w:rsidRDefault="0094644B" w:rsidP="009464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21-339)</w:t>
      </w:r>
    </w:p>
    <w:p w:rsidR="00A26CA2" w:rsidRDefault="00A26CA2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CA2" w:rsidRDefault="00A26CA2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CF7" w:rsidRDefault="00796CF7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2016</w:t>
      </w:r>
    </w:p>
    <w:p w:rsidR="0094644B" w:rsidRPr="00153DDB" w:rsidRDefault="0094644B" w:rsidP="00A26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2016</w:t>
      </w:r>
      <w:bookmarkStart w:id="0" w:name="_GoBack"/>
      <w:bookmarkEnd w:id="0"/>
    </w:p>
    <w:p w:rsidR="006B2F86" w:rsidRPr="00A26CA2" w:rsidRDefault="0094644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A26C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CA2" w:rsidRDefault="00A26CA2" w:rsidP="00E71FC3">
      <w:pPr>
        <w:spacing w:after="0" w:line="240" w:lineRule="auto"/>
      </w:pPr>
      <w:r>
        <w:separator/>
      </w:r>
    </w:p>
  </w:endnote>
  <w:endnote w:type="continuationSeparator" w:id="0">
    <w:p w:rsidR="00A26CA2" w:rsidRDefault="00A26C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CA2" w:rsidRDefault="00A26CA2" w:rsidP="00E71FC3">
      <w:pPr>
        <w:spacing w:after="0" w:line="240" w:lineRule="auto"/>
      </w:pPr>
      <w:r>
        <w:separator/>
      </w:r>
    </w:p>
  </w:footnote>
  <w:footnote w:type="continuationSeparator" w:id="0">
    <w:p w:rsidR="00A26CA2" w:rsidRDefault="00A26C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CA2"/>
    <w:rsid w:val="00796CF7"/>
    <w:rsid w:val="0094644B"/>
    <w:rsid w:val="00A26CA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773FC"/>
  <w15:chartTrackingRefBased/>
  <w15:docId w15:val="{2473E45E-71D4-4FB9-85FE-DED4BFC90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2016-02-29T22:07:00Z</dcterms:created>
  <dcterms:modified xsi:type="dcterms:W3CDTF">2016-08-08T09:32:00Z</dcterms:modified>
</cp:coreProperties>
</file>